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C36" w:rsidRDefault="00D54C36" w:rsidP="0065490F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АДМИНИСТРАЦИЯ КРЕМЛЕВСКОГО СЕЛЬСОВЕТА</w:t>
      </w:r>
    </w:p>
    <w:p w:rsidR="00D54C36" w:rsidRDefault="00D54C36" w:rsidP="0065490F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КОЧЕНЕВСКОГО РАЙОНА НОВОСИБИРСКОЙ ОБЛАСТИ</w:t>
      </w:r>
    </w:p>
    <w:p w:rsidR="00D54C36" w:rsidRDefault="00D54C36" w:rsidP="0065490F">
      <w:pPr>
        <w:jc w:val="center"/>
        <w:rPr>
          <w:sz w:val="28"/>
          <w:szCs w:val="28"/>
        </w:rPr>
      </w:pPr>
    </w:p>
    <w:p w:rsidR="00D54C36" w:rsidRDefault="00D54C36" w:rsidP="0065490F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D54C36" w:rsidRDefault="00D54C36" w:rsidP="0065490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</w:t>
      </w:r>
    </w:p>
    <w:p w:rsidR="00D54C36" w:rsidRDefault="00D54C36" w:rsidP="0065490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от    29.03.2016  № 18-р</w:t>
      </w:r>
    </w:p>
    <w:p w:rsidR="00D54C36" w:rsidRDefault="00D54C36" w:rsidP="0065490F">
      <w:pPr>
        <w:jc w:val="center"/>
        <w:rPr>
          <w:sz w:val="28"/>
          <w:szCs w:val="28"/>
        </w:rPr>
      </w:pPr>
    </w:p>
    <w:p w:rsidR="00D54C36" w:rsidRPr="003C48C0" w:rsidRDefault="00D54C36" w:rsidP="006549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назначении старших населенных пунктов Кремлевского сельсовета Коченевского района Новосибирской области по оповещению населения    </w:t>
      </w:r>
    </w:p>
    <w:p w:rsidR="00D54C36" w:rsidRDefault="00D54C36" w:rsidP="00DC48B1">
      <w:pPr>
        <w:ind w:firstLine="720"/>
        <w:jc w:val="right"/>
        <w:rPr>
          <w:b/>
        </w:rPr>
      </w:pPr>
    </w:p>
    <w:p w:rsidR="00D54C36" w:rsidRDefault="00D54C36" w:rsidP="005F26E9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E31F2F">
        <w:rPr>
          <w:sz w:val="28"/>
          <w:szCs w:val="28"/>
        </w:rPr>
        <w:t>Положение</w:t>
      </w:r>
      <w:r>
        <w:rPr>
          <w:sz w:val="28"/>
          <w:szCs w:val="28"/>
        </w:rPr>
        <w:t xml:space="preserve">м </w:t>
      </w:r>
      <w:r w:rsidRPr="00356599">
        <w:rPr>
          <w:sz w:val="28"/>
          <w:szCs w:val="28"/>
        </w:rPr>
        <w:t xml:space="preserve">о порядке  оповещения и информирования </w:t>
      </w:r>
    </w:p>
    <w:p w:rsidR="00D54C36" w:rsidRDefault="00D54C36" w:rsidP="001033AF">
      <w:pPr>
        <w:jc w:val="center"/>
        <w:rPr>
          <w:sz w:val="28"/>
          <w:szCs w:val="28"/>
        </w:rPr>
      </w:pPr>
      <w:r w:rsidRPr="00356599">
        <w:rPr>
          <w:sz w:val="28"/>
          <w:szCs w:val="28"/>
        </w:rPr>
        <w:t>населения Кремлевского сельсовета Коченевского района Новосибирской области</w:t>
      </w:r>
    </w:p>
    <w:p w:rsidR="00D54C36" w:rsidRDefault="00D54C36" w:rsidP="001033AF">
      <w:pPr>
        <w:rPr>
          <w:sz w:val="28"/>
        </w:rPr>
      </w:pPr>
      <w:r w:rsidRPr="00356599">
        <w:rPr>
          <w:sz w:val="28"/>
          <w:szCs w:val="28"/>
        </w:rPr>
        <w:t>об угрозе</w:t>
      </w:r>
      <w:r>
        <w:rPr>
          <w:sz w:val="28"/>
          <w:szCs w:val="28"/>
        </w:rPr>
        <w:t xml:space="preserve"> </w:t>
      </w:r>
      <w:r w:rsidRPr="00356599">
        <w:rPr>
          <w:sz w:val="28"/>
          <w:szCs w:val="28"/>
        </w:rPr>
        <w:t xml:space="preserve">возникновения чрезвычайных ситуаций </w:t>
      </w:r>
      <w:r>
        <w:rPr>
          <w:sz w:val="28"/>
          <w:szCs w:val="28"/>
        </w:rPr>
        <w:t xml:space="preserve"> , утвержденного  28.03.2016 постановлением администрации Кремлевского сельсовета Коченевского района Новосибирской области № 27 «</w:t>
      </w:r>
      <w:r w:rsidRPr="009E39FE">
        <w:rPr>
          <w:sz w:val="28"/>
        </w:rPr>
        <w:t xml:space="preserve">О своевременном оповещении и информировании населения Кремлевского сельсовета </w:t>
      </w:r>
      <w:r>
        <w:rPr>
          <w:sz w:val="28"/>
        </w:rPr>
        <w:t>Коченевского района Новосибирской области</w:t>
      </w:r>
    </w:p>
    <w:p w:rsidR="00D54C36" w:rsidRDefault="00D54C36" w:rsidP="001033AF">
      <w:pPr>
        <w:rPr>
          <w:sz w:val="28"/>
        </w:rPr>
      </w:pPr>
      <w:r w:rsidRPr="009E39FE">
        <w:rPr>
          <w:sz w:val="28"/>
        </w:rPr>
        <w:t>об угрозе возникновения или  возникновении чрезвычайных ситуаций</w:t>
      </w:r>
      <w:r>
        <w:rPr>
          <w:sz w:val="28"/>
          <w:szCs w:val="28"/>
        </w:rPr>
        <w:t>»,</w:t>
      </w:r>
      <w:r w:rsidRPr="005F26E9">
        <w:rPr>
          <w:sz w:val="28"/>
        </w:rPr>
        <w:t xml:space="preserve"> </w:t>
      </w:r>
      <w:r>
        <w:rPr>
          <w:sz w:val="28"/>
        </w:rPr>
        <w:t>в целях совершенствования системы оповещения и информирования населения :</w:t>
      </w:r>
    </w:p>
    <w:p w:rsidR="00D54C36" w:rsidRDefault="00D54C36" w:rsidP="00446058">
      <w:pPr>
        <w:ind w:left="720"/>
        <w:jc w:val="both"/>
        <w:rPr>
          <w:sz w:val="28"/>
          <w:szCs w:val="28"/>
        </w:rPr>
      </w:pPr>
      <w:r>
        <w:rPr>
          <w:sz w:val="28"/>
        </w:rPr>
        <w:t>1.Н</w:t>
      </w:r>
      <w:r>
        <w:rPr>
          <w:sz w:val="28"/>
          <w:szCs w:val="28"/>
        </w:rPr>
        <w:t xml:space="preserve">азначить старших населенных пунктов Кремлевского сельсовета </w:t>
      </w:r>
    </w:p>
    <w:p w:rsidR="00D54C36" w:rsidRDefault="00D54C36" w:rsidP="00446058">
      <w:pPr>
        <w:jc w:val="both"/>
        <w:rPr>
          <w:sz w:val="28"/>
          <w:szCs w:val="28"/>
        </w:rPr>
      </w:pPr>
      <w:r>
        <w:rPr>
          <w:sz w:val="28"/>
          <w:szCs w:val="28"/>
        </w:rPr>
        <w:t>Коченевского района Новосибирской области по оповещению населения в составе:</w:t>
      </w:r>
    </w:p>
    <w:p w:rsidR="00D54C36" w:rsidRPr="00356599" w:rsidRDefault="00D54C36" w:rsidP="00446058">
      <w:pPr>
        <w:rPr>
          <w:sz w:val="28"/>
          <w:szCs w:val="28"/>
        </w:rPr>
      </w:pP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4038"/>
        <w:gridCol w:w="3471"/>
      </w:tblGrid>
      <w:tr w:rsidR="00D54C36" w:rsidTr="0093658E">
        <w:tc>
          <w:tcPr>
            <w:tcW w:w="2628" w:type="dxa"/>
          </w:tcPr>
          <w:p w:rsidR="00D54C36" w:rsidRPr="0093658E" w:rsidRDefault="00D54C36" w:rsidP="00446058">
            <w:pPr>
              <w:rPr>
                <w:sz w:val="28"/>
                <w:szCs w:val="28"/>
              </w:rPr>
            </w:pPr>
            <w:r w:rsidRPr="0093658E">
              <w:rPr>
                <w:sz w:val="28"/>
                <w:szCs w:val="28"/>
              </w:rPr>
              <w:t>с.Новокремлевское</w:t>
            </w:r>
          </w:p>
        </w:tc>
        <w:tc>
          <w:tcPr>
            <w:tcW w:w="4038" w:type="dxa"/>
          </w:tcPr>
          <w:p w:rsidR="00D54C36" w:rsidRPr="0093658E" w:rsidRDefault="00D54C36" w:rsidP="002368B1">
            <w:pPr>
              <w:rPr>
                <w:sz w:val="28"/>
                <w:szCs w:val="28"/>
              </w:rPr>
            </w:pPr>
            <w:r w:rsidRPr="0093658E">
              <w:rPr>
                <w:sz w:val="28"/>
                <w:szCs w:val="28"/>
              </w:rPr>
              <w:t>Чубарова Татьяна Валерьевна</w:t>
            </w:r>
          </w:p>
        </w:tc>
        <w:tc>
          <w:tcPr>
            <w:tcW w:w="3471" w:type="dxa"/>
          </w:tcPr>
          <w:p w:rsidR="00D54C36" w:rsidRPr="0093658E" w:rsidRDefault="00D54C36" w:rsidP="00446058">
            <w:pPr>
              <w:rPr>
                <w:sz w:val="28"/>
                <w:szCs w:val="28"/>
              </w:rPr>
            </w:pPr>
            <w:r w:rsidRPr="0093658E">
              <w:rPr>
                <w:sz w:val="28"/>
                <w:szCs w:val="28"/>
              </w:rPr>
              <w:t>Председатель Совета депутатов Кремлевского сельсовета ( по согласованию)</w:t>
            </w:r>
          </w:p>
        </w:tc>
      </w:tr>
      <w:tr w:rsidR="00D54C36" w:rsidTr="0093658E">
        <w:tc>
          <w:tcPr>
            <w:tcW w:w="2628" w:type="dxa"/>
          </w:tcPr>
          <w:p w:rsidR="00D54C36" w:rsidRPr="0093658E" w:rsidRDefault="00D54C36" w:rsidP="00446058">
            <w:pPr>
              <w:rPr>
                <w:sz w:val="28"/>
                <w:szCs w:val="28"/>
              </w:rPr>
            </w:pPr>
            <w:r w:rsidRPr="0093658E">
              <w:rPr>
                <w:sz w:val="28"/>
                <w:szCs w:val="28"/>
              </w:rPr>
              <w:t>п.Молот</w:t>
            </w:r>
          </w:p>
        </w:tc>
        <w:tc>
          <w:tcPr>
            <w:tcW w:w="4038" w:type="dxa"/>
          </w:tcPr>
          <w:p w:rsidR="00D54C36" w:rsidRPr="0093658E" w:rsidRDefault="00D54C36" w:rsidP="002368B1">
            <w:pPr>
              <w:rPr>
                <w:sz w:val="28"/>
                <w:szCs w:val="28"/>
              </w:rPr>
            </w:pPr>
            <w:r w:rsidRPr="0093658E">
              <w:rPr>
                <w:sz w:val="28"/>
                <w:szCs w:val="28"/>
              </w:rPr>
              <w:t>Карпова Елена Викторовна</w:t>
            </w:r>
          </w:p>
        </w:tc>
        <w:tc>
          <w:tcPr>
            <w:tcW w:w="3471" w:type="dxa"/>
          </w:tcPr>
          <w:p w:rsidR="00D54C36" w:rsidRPr="0093658E" w:rsidRDefault="00D54C36" w:rsidP="00446058">
            <w:pPr>
              <w:rPr>
                <w:sz w:val="28"/>
                <w:szCs w:val="28"/>
              </w:rPr>
            </w:pPr>
            <w:r w:rsidRPr="0093658E">
              <w:rPr>
                <w:sz w:val="28"/>
                <w:szCs w:val="28"/>
              </w:rPr>
              <w:t>Депутат Кремлевского сельсовета , собрание граждан п.Молот 30.03.2016  (проголосовали единогласно 27 человек)</w:t>
            </w:r>
          </w:p>
        </w:tc>
      </w:tr>
      <w:tr w:rsidR="00D54C36" w:rsidTr="0093658E">
        <w:tc>
          <w:tcPr>
            <w:tcW w:w="2628" w:type="dxa"/>
          </w:tcPr>
          <w:p w:rsidR="00D54C36" w:rsidRPr="0093658E" w:rsidRDefault="00D54C36" w:rsidP="00446058">
            <w:pPr>
              <w:rPr>
                <w:sz w:val="28"/>
                <w:szCs w:val="28"/>
              </w:rPr>
            </w:pPr>
            <w:r w:rsidRPr="0093658E">
              <w:rPr>
                <w:sz w:val="28"/>
                <w:szCs w:val="28"/>
              </w:rPr>
              <w:t>п.Первомайский</w:t>
            </w:r>
          </w:p>
        </w:tc>
        <w:tc>
          <w:tcPr>
            <w:tcW w:w="4038" w:type="dxa"/>
          </w:tcPr>
          <w:p w:rsidR="00D54C36" w:rsidRPr="0093658E" w:rsidRDefault="00D54C36" w:rsidP="002368B1">
            <w:pPr>
              <w:rPr>
                <w:sz w:val="28"/>
                <w:szCs w:val="28"/>
              </w:rPr>
            </w:pPr>
            <w:r w:rsidRPr="0093658E">
              <w:rPr>
                <w:sz w:val="28"/>
                <w:szCs w:val="28"/>
              </w:rPr>
              <w:t>Храмова Антонина Васильевна</w:t>
            </w:r>
          </w:p>
        </w:tc>
        <w:tc>
          <w:tcPr>
            <w:tcW w:w="3471" w:type="dxa"/>
          </w:tcPr>
          <w:p w:rsidR="00D54C36" w:rsidRPr="0093658E" w:rsidRDefault="00D54C36" w:rsidP="00446058">
            <w:pPr>
              <w:rPr>
                <w:sz w:val="28"/>
                <w:szCs w:val="28"/>
              </w:rPr>
            </w:pPr>
            <w:r w:rsidRPr="0093658E">
              <w:rPr>
                <w:sz w:val="28"/>
                <w:szCs w:val="28"/>
              </w:rPr>
              <w:t>Пенсионер ( по согласованию)</w:t>
            </w:r>
          </w:p>
        </w:tc>
      </w:tr>
    </w:tbl>
    <w:p w:rsidR="00D54C36" w:rsidRDefault="00D54C36" w:rsidP="00446058">
      <w:pPr>
        <w:jc w:val="both"/>
        <w:rPr>
          <w:sz w:val="28"/>
          <w:szCs w:val="28"/>
        </w:rPr>
      </w:pPr>
    </w:p>
    <w:p w:rsidR="00D54C36" w:rsidRPr="0065490F" w:rsidRDefault="00D54C36" w:rsidP="005F26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 Закрепить за старшими населенных пунктов приборы оповещения.</w:t>
      </w:r>
    </w:p>
    <w:p w:rsidR="00D54C36" w:rsidRDefault="00D54C36" w:rsidP="00DC48B1">
      <w:pPr>
        <w:jc w:val="center"/>
        <w:rPr>
          <w:b/>
          <w:sz w:val="32"/>
        </w:rPr>
      </w:pPr>
      <w:r>
        <w:rPr>
          <w:b/>
          <w:sz w:val="32"/>
        </w:rPr>
        <w:t xml:space="preserve"> </w:t>
      </w: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0"/>
        <w:gridCol w:w="900"/>
        <w:gridCol w:w="3157"/>
        <w:gridCol w:w="2243"/>
        <w:gridCol w:w="3400"/>
      </w:tblGrid>
      <w:tr w:rsidR="00D54C36" w:rsidTr="00446058">
        <w:tc>
          <w:tcPr>
            <w:tcW w:w="560" w:type="dxa"/>
          </w:tcPr>
          <w:p w:rsidR="00D54C36" w:rsidRDefault="00D54C36" w:rsidP="002368B1">
            <w:pPr>
              <w:jc w:val="center"/>
              <w:rPr>
                <w:b/>
              </w:rPr>
            </w:pPr>
            <w:r>
              <w:rPr>
                <w:b/>
              </w:rPr>
              <w:t>№ п\п</w:t>
            </w:r>
          </w:p>
        </w:tc>
        <w:tc>
          <w:tcPr>
            <w:tcW w:w="900" w:type="dxa"/>
          </w:tcPr>
          <w:p w:rsidR="00D54C36" w:rsidRDefault="00D54C36" w:rsidP="002368B1">
            <w:pPr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</w:tc>
        <w:tc>
          <w:tcPr>
            <w:tcW w:w="3157" w:type="dxa"/>
          </w:tcPr>
          <w:p w:rsidR="00D54C36" w:rsidRDefault="00D54C36" w:rsidP="002368B1">
            <w:pPr>
              <w:jc w:val="center"/>
              <w:rPr>
                <w:b/>
              </w:rPr>
            </w:pPr>
            <w:r>
              <w:rPr>
                <w:b/>
              </w:rPr>
              <w:t>место установки</w:t>
            </w:r>
          </w:p>
          <w:p w:rsidR="00D54C36" w:rsidRDefault="00D54C36" w:rsidP="002368B1">
            <w:pPr>
              <w:jc w:val="center"/>
              <w:rPr>
                <w:b/>
              </w:rPr>
            </w:pPr>
            <w:r>
              <w:rPr>
                <w:b/>
              </w:rPr>
              <w:t>вид оповещения</w:t>
            </w:r>
          </w:p>
        </w:tc>
        <w:tc>
          <w:tcPr>
            <w:tcW w:w="2243" w:type="dxa"/>
          </w:tcPr>
          <w:p w:rsidR="00D54C36" w:rsidRDefault="00D54C36" w:rsidP="002368B1">
            <w:pPr>
              <w:jc w:val="center"/>
              <w:rPr>
                <w:b/>
              </w:rPr>
            </w:pPr>
            <w:r>
              <w:rPr>
                <w:b/>
              </w:rPr>
              <w:t>ответственный</w:t>
            </w:r>
          </w:p>
        </w:tc>
        <w:tc>
          <w:tcPr>
            <w:tcW w:w="3400" w:type="dxa"/>
          </w:tcPr>
          <w:p w:rsidR="00D54C36" w:rsidRDefault="00D54C36" w:rsidP="002368B1">
            <w:pPr>
              <w:jc w:val="center"/>
              <w:rPr>
                <w:b/>
              </w:rPr>
            </w:pPr>
            <w:r>
              <w:rPr>
                <w:b/>
              </w:rPr>
              <w:t>Место расположения</w:t>
            </w:r>
          </w:p>
          <w:p w:rsidR="00D54C36" w:rsidRDefault="00D54C36" w:rsidP="002368B1">
            <w:pPr>
              <w:jc w:val="center"/>
              <w:rPr>
                <w:b/>
              </w:rPr>
            </w:pPr>
          </w:p>
        </w:tc>
      </w:tr>
      <w:tr w:rsidR="00D54C36" w:rsidTr="00446058">
        <w:tc>
          <w:tcPr>
            <w:tcW w:w="560" w:type="dxa"/>
          </w:tcPr>
          <w:p w:rsidR="00D54C36" w:rsidRDefault="00D54C36" w:rsidP="002368B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  <w:p w:rsidR="00D54C36" w:rsidRDefault="00D54C36" w:rsidP="002368B1"/>
          <w:p w:rsidR="00D54C36" w:rsidRDefault="00D54C36" w:rsidP="002368B1"/>
          <w:p w:rsidR="00D54C36" w:rsidRDefault="00D54C36" w:rsidP="002368B1"/>
          <w:p w:rsidR="00D54C36" w:rsidRDefault="00D54C36" w:rsidP="002368B1"/>
          <w:p w:rsidR="00D54C36" w:rsidRDefault="00D54C36" w:rsidP="002368B1">
            <w:pPr>
              <w:rPr>
                <w:sz w:val="28"/>
              </w:rPr>
            </w:pPr>
          </w:p>
          <w:p w:rsidR="00D54C36" w:rsidRDefault="00D54C36" w:rsidP="002368B1">
            <w:pPr>
              <w:rPr>
                <w:sz w:val="28"/>
              </w:rPr>
            </w:pPr>
          </w:p>
          <w:p w:rsidR="00D54C36" w:rsidRDefault="00D54C36" w:rsidP="002368B1">
            <w:pPr>
              <w:rPr>
                <w:sz w:val="28"/>
              </w:rPr>
            </w:pPr>
            <w:r>
              <w:rPr>
                <w:sz w:val="28"/>
              </w:rPr>
              <w:t xml:space="preserve">     2.                </w:t>
            </w:r>
          </w:p>
          <w:p w:rsidR="00D54C36" w:rsidRDefault="00D54C36" w:rsidP="002368B1"/>
          <w:p w:rsidR="00D54C36" w:rsidRDefault="00D54C36" w:rsidP="002368B1"/>
        </w:tc>
        <w:tc>
          <w:tcPr>
            <w:tcW w:w="900" w:type="dxa"/>
          </w:tcPr>
          <w:p w:rsidR="00D54C36" w:rsidRDefault="00D54C36" w:rsidP="002368B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  <w:p w:rsidR="00D54C36" w:rsidRDefault="00D54C36" w:rsidP="002368B1">
            <w:pPr>
              <w:jc w:val="center"/>
              <w:rPr>
                <w:sz w:val="28"/>
              </w:rPr>
            </w:pPr>
          </w:p>
        </w:tc>
        <w:tc>
          <w:tcPr>
            <w:tcW w:w="3157" w:type="dxa"/>
          </w:tcPr>
          <w:p w:rsidR="00D54C36" w:rsidRDefault="00D54C36" w:rsidP="002368B1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здание администрации </w:t>
            </w:r>
          </w:p>
          <w:p w:rsidR="00D54C36" w:rsidRDefault="00D54C36" w:rsidP="002368B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Кремлевского сельсовета</w:t>
            </w:r>
          </w:p>
          <w:p w:rsidR="00D54C36" w:rsidRDefault="00D54C36" w:rsidP="002368B1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(техническая система оповещения) </w:t>
            </w:r>
          </w:p>
          <w:p w:rsidR="00D54C36" w:rsidRDefault="00D54C36" w:rsidP="002368B1"/>
          <w:p w:rsidR="00D54C36" w:rsidRDefault="00D54C36" w:rsidP="002368B1">
            <w:pPr>
              <w:rPr>
                <w:sz w:val="28"/>
              </w:rPr>
            </w:pPr>
            <w:r>
              <w:rPr>
                <w:sz w:val="28"/>
              </w:rPr>
              <w:t>автомобиль администрации Кремлевского сельсовета, оснащенный громкоговорителем</w:t>
            </w:r>
          </w:p>
          <w:p w:rsidR="00D54C36" w:rsidRDefault="00D54C36" w:rsidP="002368B1"/>
        </w:tc>
        <w:tc>
          <w:tcPr>
            <w:tcW w:w="2243" w:type="dxa"/>
          </w:tcPr>
          <w:p w:rsidR="00D54C36" w:rsidRDefault="00D54C36" w:rsidP="002368B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Глава Кремлевского сельсовета</w:t>
            </w:r>
          </w:p>
          <w:p w:rsidR="00D54C36" w:rsidRDefault="00D54C36" w:rsidP="002368B1"/>
          <w:p w:rsidR="00D54C36" w:rsidRDefault="00D54C36" w:rsidP="002368B1"/>
          <w:p w:rsidR="00D54C36" w:rsidRDefault="00D54C36" w:rsidP="002368B1"/>
          <w:p w:rsidR="00D54C36" w:rsidRDefault="00D54C36" w:rsidP="002368B1"/>
          <w:p w:rsidR="00D54C36" w:rsidRDefault="00D54C36" w:rsidP="002368B1">
            <w:r>
              <w:rPr>
                <w:sz w:val="28"/>
              </w:rPr>
              <w:t>Председатель Совета депутатов ( по согласованию)</w:t>
            </w:r>
          </w:p>
        </w:tc>
        <w:tc>
          <w:tcPr>
            <w:tcW w:w="3400" w:type="dxa"/>
          </w:tcPr>
          <w:p w:rsidR="00D54C36" w:rsidRDefault="00D54C36" w:rsidP="002368B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с.Новокремлевское</w:t>
            </w:r>
          </w:p>
          <w:p w:rsidR="00D54C36" w:rsidRDefault="00D54C36" w:rsidP="002368B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ул.Маяковского,</w:t>
            </w:r>
            <w:bookmarkStart w:id="0" w:name="_GoBack"/>
            <w:bookmarkEnd w:id="0"/>
            <w:r>
              <w:rPr>
                <w:sz w:val="28"/>
              </w:rPr>
              <w:t xml:space="preserve"> 8</w:t>
            </w:r>
          </w:p>
        </w:tc>
      </w:tr>
      <w:tr w:rsidR="00D54C36" w:rsidTr="00446058">
        <w:tc>
          <w:tcPr>
            <w:tcW w:w="560" w:type="dxa"/>
          </w:tcPr>
          <w:p w:rsidR="00D54C36" w:rsidRDefault="00D54C36" w:rsidP="002368B1">
            <w:pPr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900" w:type="dxa"/>
          </w:tcPr>
          <w:p w:rsidR="00D54C36" w:rsidRDefault="00D54C36" w:rsidP="002368B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57" w:type="dxa"/>
          </w:tcPr>
          <w:p w:rsidR="00D54C36" w:rsidRDefault="00D54C36" w:rsidP="002368B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п. Молот</w:t>
            </w:r>
          </w:p>
          <w:p w:rsidR="00D54C36" w:rsidRDefault="00D54C36" w:rsidP="002368B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частный жилой дом</w:t>
            </w:r>
          </w:p>
          <w:p w:rsidR="00D54C36" w:rsidRDefault="00D54C36" w:rsidP="002368B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звуковой сигнал</w:t>
            </w:r>
          </w:p>
          <w:p w:rsidR="00D54C36" w:rsidRDefault="00D54C36" w:rsidP="002368B1">
            <w:pPr>
              <w:jc w:val="center"/>
              <w:rPr>
                <w:sz w:val="28"/>
              </w:rPr>
            </w:pPr>
            <w:r>
              <w:rPr>
                <w:sz w:val="28"/>
              </w:rPr>
              <w:t>(ручной мегафон)</w:t>
            </w:r>
          </w:p>
        </w:tc>
        <w:tc>
          <w:tcPr>
            <w:tcW w:w="2243" w:type="dxa"/>
          </w:tcPr>
          <w:p w:rsidR="00D54C36" w:rsidRDefault="00D54C36" w:rsidP="002368B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Карпова Е.В.</w:t>
            </w:r>
          </w:p>
          <w:p w:rsidR="00D54C36" w:rsidRDefault="00D54C36" w:rsidP="002368B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Депутат сельсовета ( по согласованию)</w:t>
            </w:r>
          </w:p>
          <w:p w:rsidR="00D54C36" w:rsidRDefault="00D54C36" w:rsidP="002368B1">
            <w:pPr>
              <w:jc w:val="center"/>
              <w:rPr>
                <w:sz w:val="28"/>
              </w:rPr>
            </w:pPr>
          </w:p>
        </w:tc>
        <w:tc>
          <w:tcPr>
            <w:tcW w:w="3400" w:type="dxa"/>
          </w:tcPr>
          <w:p w:rsidR="00D54C36" w:rsidRDefault="00D54C36" w:rsidP="002368B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п. Молот  ул.Школьная д.14 кв.2</w:t>
            </w:r>
          </w:p>
        </w:tc>
      </w:tr>
      <w:tr w:rsidR="00D54C36" w:rsidTr="00446058">
        <w:tc>
          <w:tcPr>
            <w:tcW w:w="560" w:type="dxa"/>
          </w:tcPr>
          <w:p w:rsidR="00D54C36" w:rsidRDefault="00D54C36" w:rsidP="002368B1">
            <w:pPr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900" w:type="dxa"/>
          </w:tcPr>
          <w:p w:rsidR="00D54C36" w:rsidRDefault="00D54C36" w:rsidP="002368B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57" w:type="dxa"/>
          </w:tcPr>
          <w:p w:rsidR="00D54C36" w:rsidRDefault="00D54C36" w:rsidP="002368B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п.Первомайский</w:t>
            </w:r>
          </w:p>
          <w:p w:rsidR="00D54C36" w:rsidRDefault="00D54C36" w:rsidP="002368B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частный жилой дом</w:t>
            </w:r>
          </w:p>
          <w:p w:rsidR="00D54C36" w:rsidRDefault="00D54C36" w:rsidP="002368B1">
            <w:pPr>
              <w:jc w:val="center"/>
              <w:rPr>
                <w:sz w:val="28"/>
              </w:rPr>
            </w:pPr>
            <w:r>
              <w:rPr>
                <w:sz w:val="28"/>
              </w:rPr>
              <w:t>(ручной мегафон)</w:t>
            </w:r>
          </w:p>
        </w:tc>
        <w:tc>
          <w:tcPr>
            <w:tcW w:w="2243" w:type="dxa"/>
          </w:tcPr>
          <w:p w:rsidR="00D54C36" w:rsidRDefault="00D54C36" w:rsidP="002368B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Храмова А.В.</w:t>
            </w:r>
          </w:p>
          <w:p w:rsidR="00D54C36" w:rsidRDefault="00D54C36" w:rsidP="002368B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старшая ( по согласованию)</w:t>
            </w:r>
          </w:p>
        </w:tc>
        <w:tc>
          <w:tcPr>
            <w:tcW w:w="3400" w:type="dxa"/>
          </w:tcPr>
          <w:p w:rsidR="00D54C36" w:rsidRDefault="00D54C36" w:rsidP="002368B1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п. Первомайский       </w:t>
            </w:r>
          </w:p>
          <w:p w:rsidR="00D54C36" w:rsidRDefault="00D54C36" w:rsidP="002368B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ул. Юбилейная д.1</w:t>
            </w:r>
          </w:p>
        </w:tc>
      </w:tr>
    </w:tbl>
    <w:p w:rsidR="00D54C36" w:rsidRDefault="00D54C36" w:rsidP="00DC48B1"/>
    <w:p w:rsidR="00D54C36" w:rsidRDefault="00D54C36" w:rsidP="001033AF">
      <w:pPr>
        <w:ind w:left="709"/>
        <w:rPr>
          <w:sz w:val="28"/>
          <w:szCs w:val="28"/>
        </w:rPr>
      </w:pPr>
      <w:r>
        <w:rPr>
          <w:sz w:val="28"/>
          <w:szCs w:val="28"/>
        </w:rPr>
        <w:t>3. В работе использовать «</w:t>
      </w:r>
      <w:r w:rsidRPr="00BF4BF9">
        <w:rPr>
          <w:sz w:val="28"/>
          <w:szCs w:val="28"/>
        </w:rPr>
        <w:t>Тексты речевых сообщений по оповещению</w:t>
      </w:r>
    </w:p>
    <w:p w:rsidR="00D54C36" w:rsidRDefault="00D54C36" w:rsidP="001033AF">
      <w:pPr>
        <w:rPr>
          <w:sz w:val="28"/>
          <w:szCs w:val="28"/>
        </w:rPr>
      </w:pPr>
      <w:r w:rsidRPr="00BF4BF9">
        <w:rPr>
          <w:sz w:val="28"/>
          <w:szCs w:val="28"/>
        </w:rPr>
        <w:t>населения Кремлевского сельсовета</w:t>
      </w:r>
      <w:r>
        <w:rPr>
          <w:sz w:val="28"/>
          <w:szCs w:val="28"/>
        </w:rPr>
        <w:t xml:space="preserve"> </w:t>
      </w:r>
      <w:r w:rsidRPr="00BF4BF9">
        <w:rPr>
          <w:sz w:val="28"/>
          <w:szCs w:val="28"/>
        </w:rPr>
        <w:t>при угрозе или возникновении чрезвычайных ситуаций</w:t>
      </w:r>
      <w:r>
        <w:rPr>
          <w:sz w:val="28"/>
          <w:szCs w:val="28"/>
        </w:rPr>
        <w:t xml:space="preserve"> , Д</w:t>
      </w:r>
      <w:r w:rsidRPr="00DC48B1">
        <w:rPr>
          <w:sz w:val="28"/>
          <w:szCs w:val="28"/>
        </w:rPr>
        <w:t>ействия по сигналам оповещения</w:t>
      </w:r>
      <w:r>
        <w:rPr>
          <w:sz w:val="28"/>
          <w:szCs w:val="28"/>
        </w:rPr>
        <w:t xml:space="preserve">   (приложение).</w:t>
      </w:r>
    </w:p>
    <w:p w:rsidR="00D54C36" w:rsidRDefault="00D54C36" w:rsidP="00DC48B1"/>
    <w:p w:rsidR="00D54C36" w:rsidRDefault="00D54C36" w:rsidP="00DC48B1"/>
    <w:p w:rsidR="00D54C36" w:rsidRDefault="00D54C36" w:rsidP="00DC48B1"/>
    <w:p w:rsidR="00D54C36" w:rsidRDefault="00D54C36">
      <w:pPr>
        <w:rPr>
          <w:sz w:val="28"/>
        </w:rPr>
      </w:pPr>
      <w:r>
        <w:rPr>
          <w:sz w:val="28"/>
        </w:rPr>
        <w:t>Глава Кремлевского сельсовета</w:t>
      </w:r>
    </w:p>
    <w:p w:rsidR="00D54C36" w:rsidRDefault="00D54C36">
      <w:pPr>
        <w:rPr>
          <w:sz w:val="28"/>
        </w:rPr>
      </w:pPr>
      <w:r>
        <w:rPr>
          <w:sz w:val="28"/>
        </w:rPr>
        <w:t>Коченевского района Новосибирской области                             Н.Н.Ладисов</w:t>
      </w:r>
    </w:p>
    <w:p w:rsidR="00D54C36" w:rsidRPr="008122A0" w:rsidRDefault="00D54C36" w:rsidP="008122A0">
      <w:pPr>
        <w:rPr>
          <w:sz w:val="28"/>
        </w:rPr>
      </w:pPr>
    </w:p>
    <w:p w:rsidR="00D54C36" w:rsidRPr="008122A0" w:rsidRDefault="00D54C36" w:rsidP="008122A0">
      <w:pPr>
        <w:rPr>
          <w:sz w:val="28"/>
        </w:rPr>
      </w:pPr>
    </w:p>
    <w:p w:rsidR="00D54C36" w:rsidRPr="008122A0" w:rsidRDefault="00D54C36" w:rsidP="008122A0">
      <w:pPr>
        <w:rPr>
          <w:sz w:val="28"/>
        </w:rPr>
      </w:pPr>
    </w:p>
    <w:p w:rsidR="00D54C36" w:rsidRPr="008122A0" w:rsidRDefault="00D54C36" w:rsidP="008122A0">
      <w:pPr>
        <w:rPr>
          <w:sz w:val="28"/>
        </w:rPr>
      </w:pPr>
    </w:p>
    <w:p w:rsidR="00D54C36" w:rsidRPr="008122A0" w:rsidRDefault="00D54C36" w:rsidP="008122A0">
      <w:pPr>
        <w:rPr>
          <w:sz w:val="28"/>
        </w:rPr>
      </w:pPr>
    </w:p>
    <w:p w:rsidR="00D54C36" w:rsidRPr="008122A0" w:rsidRDefault="00D54C36" w:rsidP="008122A0">
      <w:pPr>
        <w:rPr>
          <w:sz w:val="28"/>
        </w:rPr>
      </w:pPr>
    </w:p>
    <w:p w:rsidR="00D54C36" w:rsidRPr="008122A0" w:rsidRDefault="00D54C36" w:rsidP="008122A0">
      <w:pPr>
        <w:rPr>
          <w:sz w:val="28"/>
        </w:rPr>
      </w:pPr>
    </w:p>
    <w:p w:rsidR="00D54C36" w:rsidRPr="008122A0" w:rsidRDefault="00D54C36" w:rsidP="008122A0">
      <w:pPr>
        <w:rPr>
          <w:sz w:val="28"/>
        </w:rPr>
      </w:pPr>
    </w:p>
    <w:p w:rsidR="00D54C36" w:rsidRPr="008122A0" w:rsidRDefault="00D54C36" w:rsidP="008122A0">
      <w:pPr>
        <w:rPr>
          <w:sz w:val="28"/>
        </w:rPr>
      </w:pPr>
    </w:p>
    <w:p w:rsidR="00D54C36" w:rsidRPr="008122A0" w:rsidRDefault="00D54C36" w:rsidP="008122A0">
      <w:pPr>
        <w:rPr>
          <w:sz w:val="28"/>
        </w:rPr>
      </w:pPr>
    </w:p>
    <w:p w:rsidR="00D54C36" w:rsidRPr="008122A0" w:rsidRDefault="00D54C36" w:rsidP="008122A0">
      <w:pPr>
        <w:rPr>
          <w:sz w:val="28"/>
        </w:rPr>
      </w:pPr>
    </w:p>
    <w:p w:rsidR="00D54C36" w:rsidRPr="008122A0" w:rsidRDefault="00D54C36" w:rsidP="008122A0">
      <w:pPr>
        <w:rPr>
          <w:sz w:val="28"/>
        </w:rPr>
      </w:pPr>
    </w:p>
    <w:p w:rsidR="00D54C36" w:rsidRPr="008122A0" w:rsidRDefault="00D54C36" w:rsidP="008122A0">
      <w:pPr>
        <w:rPr>
          <w:sz w:val="28"/>
        </w:rPr>
      </w:pPr>
    </w:p>
    <w:p w:rsidR="00D54C36" w:rsidRPr="008122A0" w:rsidRDefault="00D54C36" w:rsidP="008122A0">
      <w:pPr>
        <w:rPr>
          <w:sz w:val="28"/>
        </w:rPr>
      </w:pPr>
    </w:p>
    <w:p w:rsidR="00D54C36" w:rsidRPr="008122A0" w:rsidRDefault="00D54C36" w:rsidP="008122A0">
      <w:pPr>
        <w:rPr>
          <w:sz w:val="28"/>
        </w:rPr>
      </w:pPr>
    </w:p>
    <w:p w:rsidR="00D54C36" w:rsidRDefault="00D54C36" w:rsidP="008122A0">
      <w:pPr>
        <w:rPr>
          <w:sz w:val="28"/>
        </w:rPr>
      </w:pPr>
    </w:p>
    <w:p w:rsidR="00D54C36" w:rsidRDefault="00D54C36" w:rsidP="008122A0">
      <w:pPr>
        <w:tabs>
          <w:tab w:val="left" w:pos="1785"/>
        </w:tabs>
        <w:rPr>
          <w:sz w:val="28"/>
        </w:rPr>
      </w:pPr>
      <w:r>
        <w:rPr>
          <w:sz w:val="28"/>
        </w:rPr>
        <w:tab/>
      </w:r>
    </w:p>
    <w:p w:rsidR="00D54C36" w:rsidRDefault="00D54C36" w:rsidP="008122A0">
      <w:pPr>
        <w:tabs>
          <w:tab w:val="left" w:pos="1785"/>
        </w:tabs>
        <w:rPr>
          <w:sz w:val="28"/>
        </w:rPr>
      </w:pPr>
    </w:p>
    <w:p w:rsidR="00D54C36" w:rsidRDefault="00D54C36" w:rsidP="008122A0">
      <w:pPr>
        <w:tabs>
          <w:tab w:val="left" w:pos="1785"/>
        </w:tabs>
        <w:rPr>
          <w:sz w:val="28"/>
        </w:rPr>
      </w:pPr>
    </w:p>
    <w:p w:rsidR="00D54C36" w:rsidRDefault="00D54C36" w:rsidP="008122A0">
      <w:pPr>
        <w:tabs>
          <w:tab w:val="left" w:pos="1785"/>
        </w:tabs>
        <w:rPr>
          <w:sz w:val="28"/>
        </w:rPr>
      </w:pPr>
    </w:p>
    <w:p w:rsidR="00D54C36" w:rsidRDefault="00D54C36" w:rsidP="008122A0">
      <w:pPr>
        <w:tabs>
          <w:tab w:val="left" w:pos="1785"/>
        </w:tabs>
        <w:rPr>
          <w:sz w:val="28"/>
        </w:rPr>
      </w:pPr>
    </w:p>
    <w:p w:rsidR="00D54C36" w:rsidRDefault="00D54C36" w:rsidP="008122A0">
      <w:pPr>
        <w:tabs>
          <w:tab w:val="left" w:pos="1785"/>
        </w:tabs>
        <w:rPr>
          <w:sz w:val="28"/>
        </w:rPr>
      </w:pPr>
    </w:p>
    <w:p w:rsidR="00D54C36" w:rsidRDefault="00D54C36" w:rsidP="008122A0">
      <w:pPr>
        <w:ind w:left="720"/>
        <w:jc w:val="both"/>
        <w:rPr>
          <w:sz w:val="28"/>
        </w:rPr>
      </w:pPr>
    </w:p>
    <w:p w:rsidR="00D54C36" w:rsidRDefault="00D54C36" w:rsidP="008122A0">
      <w:pPr>
        <w:ind w:left="720"/>
        <w:jc w:val="both"/>
        <w:rPr>
          <w:sz w:val="28"/>
        </w:rPr>
      </w:pPr>
    </w:p>
    <w:tbl>
      <w:tblPr>
        <w:tblW w:w="0" w:type="auto"/>
        <w:tblInd w:w="4968" w:type="dxa"/>
        <w:tblLook w:val="01E0"/>
      </w:tblPr>
      <w:tblGrid>
        <w:gridCol w:w="5169"/>
      </w:tblGrid>
      <w:tr w:rsidR="00D54C36" w:rsidRPr="00356599" w:rsidTr="0093658E">
        <w:trPr>
          <w:trHeight w:val="1967"/>
        </w:trPr>
        <w:tc>
          <w:tcPr>
            <w:tcW w:w="5169" w:type="dxa"/>
          </w:tcPr>
          <w:p w:rsidR="00D54C36" w:rsidRPr="0093658E" w:rsidRDefault="00D54C36" w:rsidP="008122A0">
            <w:pPr>
              <w:rPr>
                <w:sz w:val="28"/>
                <w:szCs w:val="28"/>
              </w:rPr>
            </w:pPr>
            <w:r w:rsidRPr="0093658E">
              <w:rPr>
                <w:sz w:val="28"/>
                <w:szCs w:val="28"/>
              </w:rPr>
              <w:t xml:space="preserve">Приложение </w:t>
            </w:r>
          </w:p>
          <w:p w:rsidR="00D54C36" w:rsidRPr="0093658E" w:rsidRDefault="00D54C36" w:rsidP="008122A0">
            <w:pPr>
              <w:rPr>
                <w:sz w:val="28"/>
                <w:szCs w:val="28"/>
              </w:rPr>
            </w:pPr>
            <w:r w:rsidRPr="0093658E">
              <w:rPr>
                <w:sz w:val="28"/>
                <w:szCs w:val="28"/>
              </w:rPr>
              <w:t xml:space="preserve">к распоряжению администрации Кремлевского сельсовета Коченевского района Новосибирской области </w:t>
            </w:r>
          </w:p>
          <w:p w:rsidR="00D54C36" w:rsidRPr="0093658E" w:rsidRDefault="00D54C36" w:rsidP="002368B1">
            <w:pPr>
              <w:rPr>
                <w:sz w:val="28"/>
                <w:szCs w:val="28"/>
              </w:rPr>
            </w:pPr>
            <w:r w:rsidRPr="0093658E">
              <w:rPr>
                <w:sz w:val="28"/>
                <w:szCs w:val="28"/>
              </w:rPr>
              <w:t>от 29.03.2016 №   18</w:t>
            </w:r>
          </w:p>
        </w:tc>
      </w:tr>
    </w:tbl>
    <w:p w:rsidR="00D54C36" w:rsidRDefault="00D54C36" w:rsidP="008122A0">
      <w:pPr>
        <w:pStyle w:val="Heading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Тексты</w:t>
      </w:r>
      <w:r>
        <w:rPr>
          <w:rFonts w:ascii="Times New Roman" w:hAnsi="Times New Roman"/>
          <w:color w:val="000000"/>
          <w:sz w:val="28"/>
        </w:rPr>
        <w:br/>
        <w:t>речевых сообщений по оповещению населения Кремлевского сельсовета при угрозе или возникновении чрезвычайных ситуаций</w:t>
      </w:r>
    </w:p>
    <w:p w:rsidR="00D54C36" w:rsidRDefault="00D54C36" w:rsidP="008122A0">
      <w:pPr>
        <w:ind w:firstLine="720"/>
        <w:jc w:val="both"/>
        <w:rPr>
          <w:sz w:val="28"/>
        </w:rPr>
      </w:pPr>
    </w:p>
    <w:p w:rsidR="00D54C36" w:rsidRDefault="00D54C36" w:rsidP="008122A0">
      <w:pPr>
        <w:pStyle w:val="a0"/>
        <w:jc w:val="center"/>
        <w:rPr>
          <w:sz w:val="28"/>
        </w:rPr>
      </w:pPr>
      <w:r>
        <w:rPr>
          <w:b/>
          <w:sz w:val="28"/>
        </w:rPr>
        <w:t>Текст</w:t>
      </w:r>
    </w:p>
    <w:p w:rsidR="00D54C36" w:rsidRDefault="00D54C36" w:rsidP="008122A0">
      <w:pPr>
        <w:pStyle w:val="a0"/>
        <w:jc w:val="center"/>
        <w:rPr>
          <w:sz w:val="28"/>
        </w:rPr>
      </w:pPr>
      <w:r>
        <w:rPr>
          <w:b/>
          <w:sz w:val="28"/>
        </w:rPr>
        <w:t>по оповещению населения в случае угрозы или возникновения паводка</w:t>
      </w:r>
    </w:p>
    <w:p w:rsidR="00D54C36" w:rsidRDefault="00D54C36" w:rsidP="008122A0">
      <w:pPr>
        <w:pStyle w:val="a0"/>
        <w:jc w:val="center"/>
        <w:rPr>
          <w:sz w:val="28"/>
        </w:rPr>
      </w:pPr>
      <w:r>
        <w:rPr>
          <w:b/>
          <w:sz w:val="28"/>
        </w:rPr>
        <w:t>(наводнения)</w:t>
      </w:r>
    </w:p>
    <w:p w:rsidR="00D54C36" w:rsidRDefault="00D54C36" w:rsidP="008122A0">
      <w:pPr>
        <w:ind w:firstLine="720"/>
        <w:jc w:val="both"/>
        <w:rPr>
          <w:sz w:val="28"/>
        </w:rPr>
      </w:pPr>
    </w:p>
    <w:p w:rsidR="00D54C36" w:rsidRDefault="00D54C36" w:rsidP="008122A0">
      <w:pPr>
        <w:pStyle w:val="a0"/>
        <w:jc w:val="center"/>
        <w:rPr>
          <w:sz w:val="28"/>
        </w:rPr>
      </w:pPr>
      <w:r>
        <w:rPr>
          <w:sz w:val="28"/>
        </w:rPr>
        <w:t>Внимание! Внимание!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Граждане! К вам обращается Глава Кремлевского сельсовета Коченевского района новосибирской области. Прослушайте информацию о мерах защиты при наводнениях и паводках.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Получив предупреждение об угрозе наводнения (затопления), сообщите об  этом  вашим  близким, соседям. Предупреждение об ожидаемом наводнении обычно  содержит  информацию  о  времени  и  границах затопления, а также рекомендации жителям о целесообразном поведении или о порядке эвакуации. Продолжая слушать специально уполномоченных лиц (старост) с громкоговорящей  аппаратурой (если речь идет не о внезапном подтоплении), необходимо подготовиться  к  эвакуации  в  место  временного размещения, определяемого Кремлевским  сельсоветом (как  правило, на базе средних школ), где будет организовано питание, медицинское обслуживание.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Перед эвакуацией для сохранности  своего  дома  необходимо  следует отключить  воду,  электричество, потушить печи, перенести на верхние этажи (чердаки) зданий ценные вещи и предметы, убрать в безопасные места сельскохозяйственный инвентарь, закрыть (при необходимости обить) окна и двери первых этажей подручным материалом.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При получении сигнала о начале эвакуации необходимо быстро собрать и взять  с  собой документы, деньги, ценности, лекарства, комплект одежды и обуви по сезону, запас продуктов питания на несколько дней и следовать на объявленный эвакуационный пункт.  Необходимо  принять меры, позволяющие спасателям своевременно обнаружить наличие людей,  отрезанных водой и нуждающихся в помощи: в светлое время суток - вывесить на  высоком месте полотнища; в темное - подавать световые сигналы.</w:t>
      </w:r>
    </w:p>
    <w:p w:rsidR="00D54C36" w:rsidRDefault="00D54C36" w:rsidP="008122A0">
      <w:pPr>
        <w:pStyle w:val="a0"/>
        <w:rPr>
          <w:sz w:val="28"/>
        </w:rPr>
      </w:pPr>
      <w:r>
        <w:rPr>
          <w:sz w:val="28"/>
        </w:rPr>
        <w:t xml:space="preserve">                                                        </w:t>
      </w:r>
    </w:p>
    <w:p w:rsidR="00D54C36" w:rsidRDefault="00D54C36" w:rsidP="008122A0">
      <w:pPr>
        <w:pStyle w:val="a0"/>
        <w:jc w:val="center"/>
        <w:rPr>
          <w:sz w:val="28"/>
        </w:rPr>
      </w:pPr>
    </w:p>
    <w:p w:rsidR="00D54C36" w:rsidRDefault="00D54C36" w:rsidP="008122A0">
      <w:pPr>
        <w:pStyle w:val="a0"/>
        <w:jc w:val="center"/>
        <w:rPr>
          <w:sz w:val="28"/>
        </w:rPr>
      </w:pPr>
    </w:p>
    <w:p w:rsidR="00D54C36" w:rsidRDefault="00D54C36" w:rsidP="008122A0">
      <w:pPr>
        <w:pStyle w:val="a0"/>
        <w:jc w:val="center"/>
        <w:rPr>
          <w:sz w:val="28"/>
        </w:rPr>
      </w:pPr>
      <w:r>
        <w:rPr>
          <w:sz w:val="28"/>
        </w:rPr>
        <w:t>Помните!!!</w:t>
      </w:r>
    </w:p>
    <w:p w:rsidR="00D54C36" w:rsidRDefault="00D54C36" w:rsidP="008122A0">
      <w:pPr>
        <w:ind w:firstLine="709"/>
        <w:jc w:val="both"/>
        <w:rPr>
          <w:sz w:val="28"/>
        </w:rPr>
      </w:pP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В затопленной местности нельзя употреблять в пищу продукты, соприкасавшиеся  с  поступившей водой и пить некипяченую воду. Намокшими электроприборами можно пользоваться только после тщательной их просушки.</w:t>
      </w:r>
    </w:p>
    <w:p w:rsidR="00D54C36" w:rsidRDefault="00D54C36" w:rsidP="008122A0">
      <w:pPr>
        <w:pStyle w:val="a0"/>
        <w:jc w:val="center"/>
        <w:rPr>
          <w:b/>
          <w:sz w:val="28"/>
        </w:rPr>
      </w:pPr>
    </w:p>
    <w:p w:rsidR="00D54C36" w:rsidRDefault="00D54C36" w:rsidP="008122A0">
      <w:pPr>
        <w:pStyle w:val="a0"/>
        <w:jc w:val="center"/>
        <w:rPr>
          <w:sz w:val="28"/>
        </w:rPr>
      </w:pPr>
      <w:r>
        <w:rPr>
          <w:b/>
          <w:sz w:val="28"/>
        </w:rPr>
        <w:t>Текст</w:t>
      </w:r>
    </w:p>
    <w:p w:rsidR="00D54C36" w:rsidRDefault="00D54C36" w:rsidP="008122A0">
      <w:pPr>
        <w:pStyle w:val="a0"/>
        <w:jc w:val="center"/>
        <w:rPr>
          <w:sz w:val="28"/>
        </w:rPr>
      </w:pPr>
      <w:r>
        <w:rPr>
          <w:b/>
          <w:sz w:val="28"/>
        </w:rPr>
        <w:t>по оповещению населения в случае получения штормового предупреждения</w:t>
      </w:r>
    </w:p>
    <w:p w:rsidR="00D54C36" w:rsidRDefault="00D54C36" w:rsidP="008122A0">
      <w:pPr>
        <w:ind w:firstLine="720"/>
        <w:jc w:val="both"/>
        <w:rPr>
          <w:sz w:val="28"/>
        </w:rPr>
      </w:pPr>
    </w:p>
    <w:p w:rsidR="00D54C36" w:rsidRDefault="00D54C36" w:rsidP="008122A0">
      <w:pPr>
        <w:pStyle w:val="a0"/>
        <w:jc w:val="center"/>
        <w:rPr>
          <w:sz w:val="28"/>
        </w:rPr>
      </w:pPr>
      <w:r>
        <w:rPr>
          <w:sz w:val="28"/>
        </w:rPr>
        <w:t>Внимание! Внимание!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 xml:space="preserve">Граждане! К вам обращается Глава Кремлевского сельсовета Коченевского района Новосибирской области 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Прослушайте информацию о действиях при получении штормового предупреждения Росгидрометеослужбы.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Штормовое предупреждение подается, при усилении ветра  до  30 м/сек.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После получения такого предупреждения следует: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очисть  территории  дворов  от  легких  предметов  или укрепить их;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закрыть на замки и засовы все окна и двери;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укрепить, по возможности, крыши, печные  и  вентиляционные  трубы;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заделать щитами ставни и окна в чердачных помещениях;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потушить огонь в печах;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подготовить медицинские аптечки и  упаковать  запасы  продуктов  и воды на 2-3 суток;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подготовить автономные источники  освещения  (фонари,  керосиновые лампы, свечи);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перейти из легких построек в более прочные здания или  в  защитные сооружения ГО.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Если ураган застал Вас на улице, необходимо: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держаться подальше от легких построек, мостов, эстакад, ЛЭП, мачт, деревьев;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защищаться от летящих предметов листами фанеры, досками,  ящиками, другими подручными средствами;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попытаться быстрее укрыться в подвалах, погребах, других заглубленных помещениях.</w:t>
      </w:r>
    </w:p>
    <w:p w:rsidR="00D54C36" w:rsidRDefault="00D54C36" w:rsidP="008122A0">
      <w:pPr>
        <w:pStyle w:val="a0"/>
        <w:jc w:val="center"/>
        <w:rPr>
          <w:b/>
          <w:sz w:val="28"/>
        </w:rPr>
      </w:pPr>
    </w:p>
    <w:p w:rsidR="00D54C36" w:rsidRDefault="00D54C36" w:rsidP="008122A0">
      <w:pPr>
        <w:pStyle w:val="a0"/>
        <w:jc w:val="center"/>
        <w:rPr>
          <w:sz w:val="28"/>
        </w:rPr>
      </w:pPr>
      <w:r>
        <w:rPr>
          <w:b/>
          <w:sz w:val="28"/>
        </w:rPr>
        <w:t>Текст</w:t>
      </w:r>
    </w:p>
    <w:p w:rsidR="00D54C36" w:rsidRDefault="00D54C36" w:rsidP="008122A0">
      <w:pPr>
        <w:pStyle w:val="a0"/>
        <w:jc w:val="center"/>
        <w:rPr>
          <w:b/>
          <w:sz w:val="28"/>
        </w:rPr>
      </w:pPr>
      <w:r>
        <w:rPr>
          <w:b/>
          <w:sz w:val="28"/>
        </w:rPr>
        <w:t xml:space="preserve">по оповещению населения в случае угрозы или возникновения </w:t>
      </w:r>
    </w:p>
    <w:p w:rsidR="00D54C36" w:rsidRDefault="00D54C36" w:rsidP="008122A0">
      <w:pPr>
        <w:pStyle w:val="a0"/>
        <w:jc w:val="center"/>
        <w:rPr>
          <w:sz w:val="28"/>
        </w:rPr>
      </w:pPr>
      <w:r>
        <w:rPr>
          <w:b/>
          <w:sz w:val="28"/>
        </w:rPr>
        <w:t>стихийных бедствий</w:t>
      </w:r>
    </w:p>
    <w:p w:rsidR="00D54C36" w:rsidRDefault="00D54C36" w:rsidP="008122A0">
      <w:pPr>
        <w:ind w:firstLine="709"/>
        <w:jc w:val="both"/>
        <w:rPr>
          <w:sz w:val="28"/>
        </w:rPr>
      </w:pPr>
    </w:p>
    <w:p w:rsidR="00D54C36" w:rsidRDefault="00D54C36" w:rsidP="008122A0">
      <w:pPr>
        <w:pStyle w:val="a0"/>
        <w:jc w:val="center"/>
        <w:rPr>
          <w:sz w:val="28"/>
        </w:rPr>
      </w:pPr>
      <w:r>
        <w:rPr>
          <w:sz w:val="28"/>
        </w:rPr>
        <w:t>Внимание! Внимание!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Граждане! К вам обращается Глава  Кремлевского сельсовета Коченевского района Новосибирской области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Прослушайте информацию о правилах поведения и действиях населения при стихийных бедствиях.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Стихийные бедствия - это опасные явления природы, возникающие, как  правило, внезапно. Наиболее опасными явлениями для нашего района являются ураганы, наводнение, снежные заносы, бураны.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Они нарушают нормальную жизнедеятельность людей, могут привести к их гибели, разрушают и уничтожают их материальные ценности.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Об угрозе возникновения стихийных бедствий население оповещается по сетям местного радиовещания и посыльными.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Каждый гражданин, оказавшись в районе стихийного бедствия, обязан проявлять  самообладание  и  при необходимости пресекать случаи грабежей, мародерства  и  другие  нарушения законности. Оказав первую помощь членам семьи,  окружающим  и  самому  себе,  гражданин  должен принять участие в ликвидации  последствий  стихийного  бедствия, используя для этого личный транспорт, инструмент, медикаменты, перевязочный материал.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При   ликвидации   последствий   стихийного   бедствия    необходимо предпринимать следующие меры предосторожности: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перед тем, как войти в любое  поврежденное  здание  убедитесь,  не угрожает ли оно обвалом;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в помещении  из-за  опасности  взрыва  скопившихся  газов,  нельзя пользоваться открытым пламенем (спичками, свечами и др.);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будьте   осторожны   с  оборванными  и  оголенными  проводами,  не допускайте короткого замыкания;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не включайте электричество, газ и водопровод, пока их не  проверит коммунально-техническая служба;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не пейте воду из поврежденных колодцев.</w:t>
      </w:r>
    </w:p>
    <w:p w:rsidR="00D54C36" w:rsidRDefault="00D54C36" w:rsidP="008122A0">
      <w:pPr>
        <w:ind w:firstLine="709"/>
        <w:jc w:val="both"/>
        <w:rPr>
          <w:sz w:val="28"/>
        </w:rPr>
      </w:pPr>
    </w:p>
    <w:p w:rsidR="00D54C36" w:rsidRDefault="00D54C36" w:rsidP="008122A0">
      <w:pPr>
        <w:pStyle w:val="a0"/>
        <w:jc w:val="center"/>
        <w:rPr>
          <w:b/>
          <w:sz w:val="28"/>
        </w:rPr>
      </w:pPr>
      <w:r>
        <w:rPr>
          <w:b/>
          <w:sz w:val="28"/>
        </w:rPr>
        <w:t xml:space="preserve">Текст </w:t>
      </w:r>
    </w:p>
    <w:p w:rsidR="00D54C36" w:rsidRDefault="00D54C36" w:rsidP="008122A0">
      <w:pPr>
        <w:pStyle w:val="a0"/>
        <w:jc w:val="center"/>
        <w:rPr>
          <w:sz w:val="28"/>
        </w:rPr>
      </w:pPr>
      <w:r>
        <w:rPr>
          <w:b/>
          <w:sz w:val="28"/>
        </w:rPr>
        <w:t>обращения к населению при возникновении эпидемии</w:t>
      </w:r>
    </w:p>
    <w:p w:rsidR="00D54C36" w:rsidRDefault="00D54C36" w:rsidP="008122A0">
      <w:pPr>
        <w:ind w:firstLine="709"/>
        <w:jc w:val="both"/>
        <w:rPr>
          <w:sz w:val="28"/>
        </w:rPr>
      </w:pPr>
    </w:p>
    <w:p w:rsidR="00D54C36" w:rsidRDefault="00D54C36" w:rsidP="008122A0">
      <w:pPr>
        <w:pStyle w:val="a0"/>
        <w:jc w:val="center"/>
        <w:rPr>
          <w:sz w:val="28"/>
        </w:rPr>
      </w:pPr>
      <w:r>
        <w:rPr>
          <w:sz w:val="28"/>
        </w:rPr>
        <w:t>Внимание! Внимание!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Граждане! К вам обращается Глава Кремлевского сельсовета Коченевского района Новосибирской области!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 xml:space="preserve"> На территории Кремлевского сельсовета  отмечены случаи заболевания людей и животных  сибирской язвой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Администрацией Кремлевского сельсовета принимаются меры для локализации заболеваний и предотвращения возникновения эпидемии.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Прослушайте порядок поведения населения на  территории  Кремлевского сельсовета: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при появлении первых признаков заболевания необходимо обратиться к медработникам;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не употреблять в пищу непроверенные продукты питания и воду;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продукты питания приобретать только в установленных администрацией местах;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до минимума ограничить общение с населением.</w:t>
      </w:r>
    </w:p>
    <w:p w:rsidR="00D54C36" w:rsidRDefault="00D54C36" w:rsidP="008122A0">
      <w:pPr>
        <w:pStyle w:val="a0"/>
        <w:ind w:firstLine="709"/>
        <w:rPr>
          <w:sz w:val="28"/>
        </w:rPr>
      </w:pPr>
      <w:r>
        <w:rPr>
          <w:sz w:val="28"/>
        </w:rPr>
        <w:t>Информация предоставлена Главным врачом  ГБУЗ НСО  Коченевская ЦРБ</w:t>
      </w:r>
    </w:p>
    <w:p w:rsidR="00D54C36" w:rsidRDefault="00D54C36" w:rsidP="008122A0">
      <w:pPr>
        <w:ind w:firstLine="709"/>
        <w:jc w:val="both"/>
        <w:rPr>
          <w:sz w:val="28"/>
        </w:rPr>
      </w:pPr>
    </w:p>
    <w:tbl>
      <w:tblPr>
        <w:tblW w:w="0" w:type="auto"/>
        <w:tblInd w:w="4428" w:type="dxa"/>
        <w:tblLook w:val="01E0"/>
      </w:tblPr>
      <w:tblGrid>
        <w:gridCol w:w="5709"/>
      </w:tblGrid>
      <w:tr w:rsidR="00D54C36" w:rsidTr="0093658E">
        <w:trPr>
          <w:trHeight w:val="1796"/>
        </w:trPr>
        <w:tc>
          <w:tcPr>
            <w:tcW w:w="5709" w:type="dxa"/>
          </w:tcPr>
          <w:p w:rsidR="00D54C36" w:rsidRPr="0093658E" w:rsidRDefault="00D54C36" w:rsidP="002368B1">
            <w:pPr>
              <w:rPr>
                <w:sz w:val="28"/>
                <w:szCs w:val="28"/>
              </w:rPr>
            </w:pPr>
            <w:r w:rsidRPr="0093658E">
              <w:rPr>
                <w:sz w:val="28"/>
                <w:szCs w:val="28"/>
              </w:rPr>
              <w:t xml:space="preserve">Приложение </w:t>
            </w:r>
          </w:p>
          <w:p w:rsidR="00D54C36" w:rsidRPr="0093658E" w:rsidRDefault="00D54C36" w:rsidP="002368B1">
            <w:pPr>
              <w:rPr>
                <w:sz w:val="28"/>
                <w:szCs w:val="28"/>
              </w:rPr>
            </w:pPr>
            <w:r w:rsidRPr="0093658E">
              <w:rPr>
                <w:sz w:val="28"/>
                <w:szCs w:val="28"/>
              </w:rPr>
              <w:t xml:space="preserve">к распоряжению администрации Кремлевского сельсовета Коченевского района Новосибирской области </w:t>
            </w:r>
          </w:p>
          <w:p w:rsidR="00D54C36" w:rsidRPr="0093658E" w:rsidRDefault="00D54C36" w:rsidP="002368B1">
            <w:pPr>
              <w:rPr>
                <w:sz w:val="28"/>
                <w:szCs w:val="28"/>
              </w:rPr>
            </w:pPr>
            <w:r w:rsidRPr="0093658E">
              <w:rPr>
                <w:sz w:val="28"/>
                <w:szCs w:val="28"/>
              </w:rPr>
              <w:t>от 29.03.2016 № 18</w:t>
            </w:r>
          </w:p>
        </w:tc>
      </w:tr>
    </w:tbl>
    <w:p w:rsidR="00D54C36" w:rsidRDefault="00D54C36" w:rsidP="008122A0">
      <w:pPr>
        <w:pStyle w:val="Heading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Действия по сигналам оповещения</w:t>
      </w:r>
    </w:p>
    <w:p w:rsidR="00D54C36" w:rsidRDefault="00D54C36" w:rsidP="008122A0">
      <w:pPr>
        <w:pStyle w:val="NormalWeb"/>
        <w:jc w:val="both"/>
        <w:rPr>
          <w:sz w:val="28"/>
        </w:rPr>
      </w:pPr>
      <w:r>
        <w:rPr>
          <w:sz w:val="28"/>
        </w:rPr>
        <w:t xml:space="preserve">     Своевременное оповещение населения о надвигающейся опасности, о создавшейся в зоне опасности обстановке, а также информирование о порядке поведения в условиях чрезвычайных ситуаций являются одним из главных мероприятий по защите населения от чрезвычайных ситуаций природного и техногенного характера.</w:t>
      </w:r>
    </w:p>
    <w:p w:rsidR="00D54C36" w:rsidRDefault="00D54C36" w:rsidP="008122A0">
      <w:pPr>
        <w:pStyle w:val="NormalWeb"/>
        <w:jc w:val="both"/>
        <w:rPr>
          <w:sz w:val="28"/>
        </w:rPr>
      </w:pPr>
      <w:r>
        <w:rPr>
          <w:sz w:val="28"/>
        </w:rPr>
        <w:t xml:space="preserve">     Сигналы оповещения служат для своевременного доведения до населения и органов гражданской обороны распоряжений и информации об эвакуации, радиационной опасности, химическом и бактериологическом (биологическом) заражении, угрозе затопления, угрозе землетрясения и др.</w:t>
      </w:r>
    </w:p>
    <w:p w:rsidR="00D54C36" w:rsidRDefault="00D54C36" w:rsidP="008122A0">
      <w:pPr>
        <w:pStyle w:val="NormalWeb"/>
        <w:jc w:val="both"/>
        <w:rPr>
          <w:sz w:val="28"/>
        </w:rPr>
      </w:pPr>
      <w:r>
        <w:rPr>
          <w:sz w:val="28"/>
        </w:rPr>
        <w:t xml:space="preserve">     Основным способом оповещения людей в чрезвычайных ситуациях считается подача речевой информации с использованием государственных сетей радио- и телевещания. Перед подачей речевой информации включаются сирены, производственные гудки и другие сигнальные средства, что означает подачу предупредительного сигнала </w:t>
      </w:r>
      <w:r>
        <w:rPr>
          <w:b/>
          <w:sz w:val="28"/>
        </w:rPr>
        <w:t>"ВНИМАНИЕ, ВСЕМ!"</w:t>
      </w:r>
      <w:r>
        <w:rPr>
          <w:sz w:val="28"/>
        </w:rPr>
        <w:t>, по которому население обязано включить радио- и телеприемники для прослушивания экстренного сообщения. Оповещение производится всеми видами связи: телевидением, радиовещанием, применением специальной аппаратуры и средств для подачи звуковых и световых сигналов. Незамедлительно даются указания о порядке действий населения, оговаривается приблизительное время начала выпадения радиоактивных осадков, время подхода зараженного воздуха и др.</w:t>
      </w:r>
    </w:p>
    <w:p w:rsidR="00D54C36" w:rsidRDefault="00D54C36" w:rsidP="008122A0">
      <w:pPr>
        <w:pStyle w:val="NormalWeb"/>
        <w:jc w:val="both"/>
        <w:rPr>
          <w:sz w:val="28"/>
        </w:rPr>
      </w:pPr>
      <w:r>
        <w:rPr>
          <w:sz w:val="28"/>
        </w:rPr>
        <w:t xml:space="preserve">     Существует ряд сигналов, которые служат для оповещения населения городов и сельских населенных пунктов о возникновении непосредственной опасности ядерного, химического, бактериологического (биологического) заражения или при применении оружия: </w:t>
      </w:r>
      <w:r>
        <w:rPr>
          <w:b/>
          <w:sz w:val="28"/>
        </w:rPr>
        <w:t>"Наводнение"; "Радиационная опасность"; "Химическая тревога"; "Воздушная тревога", "Отбой воздушной тревоги"</w:t>
      </w:r>
      <w:r>
        <w:rPr>
          <w:sz w:val="28"/>
        </w:rPr>
        <w:t>.</w:t>
      </w:r>
    </w:p>
    <w:p w:rsidR="00D54C36" w:rsidRDefault="00D54C36" w:rsidP="008122A0">
      <w:pPr>
        <w:pStyle w:val="NormalWeb"/>
        <w:jc w:val="center"/>
        <w:rPr>
          <w:sz w:val="28"/>
        </w:rPr>
      </w:pPr>
      <w:r>
        <w:rPr>
          <w:b/>
          <w:sz w:val="28"/>
        </w:rPr>
        <w:t>Сигнал " Наводнение"</w:t>
      </w:r>
    </w:p>
    <w:p w:rsidR="00D54C36" w:rsidRDefault="00D54C36" w:rsidP="008122A0">
      <w:pPr>
        <w:pStyle w:val="NormalWeb"/>
        <w:jc w:val="both"/>
        <w:rPr>
          <w:sz w:val="28"/>
        </w:rPr>
      </w:pPr>
      <w:r>
        <w:rPr>
          <w:sz w:val="28"/>
        </w:rPr>
        <w:t>Данный сигнал оповещает об ожидании затопления местности, либо подтопления зданий населенного пункта в результате повышения уровня воды в водоеме.</w:t>
      </w:r>
    </w:p>
    <w:p w:rsidR="00D54C36" w:rsidRDefault="00D54C36" w:rsidP="008122A0">
      <w:pPr>
        <w:pStyle w:val="NormalWeb"/>
        <w:jc w:val="both"/>
        <w:rPr>
          <w:sz w:val="28"/>
        </w:rPr>
      </w:pPr>
      <w:r>
        <w:rPr>
          <w:sz w:val="28"/>
        </w:rPr>
        <w:t xml:space="preserve">    Населению необходимо отключить освещение, газ, воду, нагревательные приборы, сообщить о полученной информации соседям, собрать необходимые вещи, продукты питания, воду, отключить газ, электроэнергию и прибыть для регистрации на сборном эвакопункте и отправке в безопасные районы.</w:t>
      </w:r>
    </w:p>
    <w:p w:rsidR="00D54C36" w:rsidRDefault="00D54C36" w:rsidP="008122A0">
      <w:pPr>
        <w:pStyle w:val="NormalWeb"/>
        <w:jc w:val="center"/>
        <w:rPr>
          <w:b/>
          <w:sz w:val="28"/>
        </w:rPr>
      </w:pPr>
    </w:p>
    <w:p w:rsidR="00D54C36" w:rsidRDefault="00D54C36" w:rsidP="008122A0">
      <w:pPr>
        <w:pStyle w:val="NormalWeb"/>
        <w:jc w:val="center"/>
        <w:rPr>
          <w:sz w:val="28"/>
        </w:rPr>
      </w:pPr>
      <w:r>
        <w:rPr>
          <w:b/>
          <w:sz w:val="28"/>
        </w:rPr>
        <w:t>Сигнал "Радиационная опасность"</w:t>
      </w:r>
    </w:p>
    <w:p w:rsidR="00D54C36" w:rsidRDefault="00D54C36" w:rsidP="008122A0">
      <w:pPr>
        <w:pStyle w:val="NormalWeb"/>
        <w:jc w:val="both"/>
        <w:rPr>
          <w:sz w:val="28"/>
        </w:rPr>
      </w:pPr>
      <w:r>
        <w:rPr>
          <w:sz w:val="28"/>
        </w:rPr>
        <w:t xml:space="preserve">     Задачей данного сигнала служит оповещение населенных пунктов и районов, к которым движется радиоактивное облако, образовавшееся при аварии на атомной установке или при взрыве ядерного боеприпаса.</w:t>
      </w:r>
    </w:p>
    <w:p w:rsidR="00D54C36" w:rsidRDefault="00D54C36" w:rsidP="008122A0">
      <w:pPr>
        <w:pStyle w:val="NormalWeb"/>
        <w:jc w:val="both"/>
        <w:rPr>
          <w:sz w:val="28"/>
        </w:rPr>
      </w:pPr>
      <w:r>
        <w:rPr>
          <w:sz w:val="28"/>
        </w:rPr>
        <w:t xml:space="preserve">     Услышав данный сигнал необходимо срочно надеть респиратор, ватно-марлевую повязку, при отсутствии данных предметов надеть противогаз. Собрать заготовленный заранее запас продуктов, индивидуальные средства медицинской защиты, предметы первой необходимости и спрятаться в убежище, противорадиационном е укрытии или подвале, погребе и т.д.</w:t>
      </w:r>
    </w:p>
    <w:p w:rsidR="00D54C36" w:rsidRDefault="00D54C36" w:rsidP="008122A0">
      <w:pPr>
        <w:pStyle w:val="NormalWeb"/>
        <w:jc w:val="center"/>
        <w:rPr>
          <w:sz w:val="28"/>
        </w:rPr>
      </w:pPr>
      <w:r>
        <w:rPr>
          <w:b/>
          <w:sz w:val="28"/>
        </w:rPr>
        <w:t>Сигнал "Химическая тревога"</w:t>
      </w:r>
    </w:p>
    <w:p w:rsidR="00D54C36" w:rsidRDefault="00D54C36" w:rsidP="008122A0">
      <w:pPr>
        <w:pStyle w:val="NormalWeb"/>
        <w:jc w:val="both"/>
        <w:rPr>
          <w:sz w:val="28"/>
        </w:rPr>
      </w:pPr>
      <w:r>
        <w:rPr>
          <w:sz w:val="28"/>
        </w:rPr>
        <w:t xml:space="preserve">      Оповещение данным сигналом свидетельствует об угрозе или обнаружении химического или бактериологического заражения. Услышав данный сигнал необходимо немедленно надеть противогаз, а в случае необходимости - и средства защиты кожи и при первой же возможности укрыться в защитном сооружении и оставаться в нём до получения разрешения на выход.</w:t>
      </w:r>
    </w:p>
    <w:p w:rsidR="00D54C36" w:rsidRDefault="00D54C36" w:rsidP="008122A0">
      <w:pPr>
        <w:pStyle w:val="NormalWeb"/>
        <w:jc w:val="both"/>
        <w:rPr>
          <w:sz w:val="28"/>
        </w:rPr>
      </w:pPr>
      <w:r>
        <w:rPr>
          <w:sz w:val="28"/>
        </w:rPr>
        <w:t xml:space="preserve">     Если защитного сооружения поблизости не окажется, то от поражения аэрозолями отравляющих веществ и бактериальных средств можно укрыться в жилых, производственных или подсобных помещениях.</w:t>
      </w:r>
    </w:p>
    <w:p w:rsidR="00D54C36" w:rsidRDefault="00D54C36" w:rsidP="008122A0">
      <w:pPr>
        <w:pStyle w:val="NormalWeb"/>
        <w:jc w:val="both"/>
        <w:rPr>
          <w:sz w:val="28"/>
        </w:rPr>
      </w:pPr>
      <w:r>
        <w:rPr>
          <w:sz w:val="28"/>
        </w:rPr>
        <w:t xml:space="preserve">    Все граждане, находящиеся вне убежища, должны немедленно надеть противогазы, защитную одежду и постараться как можно быстрее выйти из зараженного участка. Выход осуществляется в средствах защиты в сторону, которую укажут работники ГО, либо перпендикулярно направлению ветра.</w:t>
      </w:r>
    </w:p>
    <w:p w:rsidR="00D54C36" w:rsidRDefault="00D54C36" w:rsidP="008122A0">
      <w:pPr>
        <w:pStyle w:val="NormalWeb"/>
        <w:jc w:val="both"/>
        <w:rPr>
          <w:sz w:val="28"/>
        </w:rPr>
      </w:pPr>
      <w:r>
        <w:rPr>
          <w:sz w:val="28"/>
        </w:rPr>
        <w:t xml:space="preserve">   При использовании противником бактериологического оружия, по системам оповещения, население немедленно получит дополнительные сведения о дальнейших действиях. Следует соблюдать все требования органов гражданской обороны, а также выполнять их распоряжения и после того как опасность миновала.</w:t>
      </w:r>
    </w:p>
    <w:p w:rsidR="00D54C36" w:rsidRDefault="00D54C36" w:rsidP="008122A0">
      <w:pPr>
        <w:pStyle w:val="NormalWeb"/>
        <w:jc w:val="center"/>
        <w:rPr>
          <w:sz w:val="28"/>
        </w:rPr>
      </w:pPr>
      <w:r>
        <w:rPr>
          <w:b/>
          <w:sz w:val="28"/>
        </w:rPr>
        <w:t>Сигнал "Воздушная тревога"</w:t>
      </w:r>
    </w:p>
    <w:p w:rsidR="00D54C36" w:rsidRDefault="00D54C36" w:rsidP="008122A0">
      <w:pPr>
        <w:pStyle w:val="NormalWeb"/>
        <w:jc w:val="both"/>
        <w:rPr>
          <w:sz w:val="28"/>
        </w:rPr>
      </w:pPr>
      <w:r>
        <w:rPr>
          <w:sz w:val="28"/>
        </w:rPr>
        <w:t xml:space="preserve">    Данный сигнал оповещает об опасности поражения противником данного города. По радиотрансляционной сети передается текст: "</w:t>
      </w:r>
      <w:r>
        <w:rPr>
          <w:b/>
          <w:sz w:val="28"/>
        </w:rPr>
        <w:t>Внимание! Внимание! Граждане! Воздушная тревога! Воздушная тревога!"</w:t>
      </w:r>
      <w:r>
        <w:rPr>
          <w:sz w:val="28"/>
        </w:rPr>
        <w:t xml:space="preserve"> Эта трансляция сопровождается звуком сирен, гудками заводов и транспортных средств. Продолжительность сигнала 2-3 минуты.</w:t>
      </w:r>
    </w:p>
    <w:p w:rsidR="00D54C36" w:rsidRDefault="00D54C36" w:rsidP="008122A0">
      <w:pPr>
        <w:pStyle w:val="NormalWeb"/>
        <w:jc w:val="both"/>
        <w:rPr>
          <w:sz w:val="28"/>
        </w:rPr>
      </w:pPr>
      <w:r>
        <w:rPr>
          <w:sz w:val="28"/>
        </w:rPr>
        <w:t xml:space="preserve">    По этому сигналу рабочие прекращают работу в соответствии с установленной инструкцией и указаниями администрации, исключающими возникновение аварий, но если по технологическому процессу или требованиям безопасности нельзя остановить производство, остаются дежурные, для которых строятся индивидуальные убежища. Сигнал "Воздушная тревога" может застать людей в любом месте и в самое неожиданное время. Во всех случаях следует действовать быстро, но спокойно, уверенно и без паники. Останавливается транспорт и все население укрывается в защитных сооружениях.</w:t>
      </w:r>
    </w:p>
    <w:p w:rsidR="00D54C36" w:rsidRDefault="00D54C36" w:rsidP="008122A0">
      <w:pPr>
        <w:pStyle w:val="NormalWeb"/>
        <w:jc w:val="center"/>
        <w:rPr>
          <w:sz w:val="28"/>
        </w:rPr>
      </w:pPr>
      <w:r>
        <w:rPr>
          <w:b/>
          <w:sz w:val="28"/>
        </w:rPr>
        <w:t>Сигнал "Отбой воздушной тревоги"</w:t>
      </w:r>
    </w:p>
    <w:p w:rsidR="00D54C36" w:rsidRDefault="00D54C36" w:rsidP="008122A0">
      <w:pPr>
        <w:pStyle w:val="NormalWeb"/>
        <w:jc w:val="both"/>
        <w:rPr>
          <w:sz w:val="28"/>
        </w:rPr>
      </w:pPr>
      <w:r>
        <w:rPr>
          <w:sz w:val="28"/>
        </w:rPr>
        <w:t xml:space="preserve">    Этот сигнал оповещается органами гражданской обороны. Передается следующий текст по радиотрансляции: </w:t>
      </w:r>
      <w:r>
        <w:rPr>
          <w:b/>
          <w:sz w:val="28"/>
        </w:rPr>
        <w:t>"Внимание! Внимание! Граждане! Отбой воздушной тревоги! Отбой воздушной тревоги!"</w:t>
      </w:r>
    </w:p>
    <w:p w:rsidR="00D54C36" w:rsidRDefault="00D54C36" w:rsidP="008122A0">
      <w:pPr>
        <w:pStyle w:val="NormalWeb"/>
        <w:jc w:val="both"/>
        <w:rPr>
          <w:sz w:val="28"/>
        </w:rPr>
      </w:pPr>
      <w:r>
        <w:rPr>
          <w:sz w:val="28"/>
        </w:rPr>
        <w:t xml:space="preserve">    Вследствие чего населению разрешается покинуть убежища с разрешения комендантов (старших) убежищ, и рабочие могут приступать к продолжению оставленной работы.</w:t>
      </w:r>
    </w:p>
    <w:p w:rsidR="00D54C36" w:rsidRDefault="00D54C36" w:rsidP="008122A0">
      <w:pPr>
        <w:pStyle w:val="NormalWeb"/>
        <w:jc w:val="both"/>
        <w:rPr>
          <w:sz w:val="28"/>
        </w:rPr>
      </w:pPr>
      <w:r>
        <w:rPr>
          <w:b/>
          <w:i/>
          <w:sz w:val="28"/>
          <w:u w:val="single"/>
        </w:rPr>
        <w:t xml:space="preserve">    Умение населения правильно действовать в условиях чрезвычайной ситуации и умение правильно использовать полученную информацию может сократить количество жертв до минимума. Поэтому сигналы оповещения  необходимо знать, и уметь правильно действовать по ним.</w:t>
      </w:r>
    </w:p>
    <w:p w:rsidR="00D54C36" w:rsidRDefault="00D54C36" w:rsidP="008122A0">
      <w:pPr>
        <w:pStyle w:val="NormalWeb"/>
        <w:jc w:val="center"/>
        <w:rPr>
          <w:b/>
          <w:sz w:val="28"/>
        </w:rPr>
      </w:pPr>
    </w:p>
    <w:p w:rsidR="00D54C36" w:rsidRDefault="00D54C36" w:rsidP="008122A0">
      <w:pPr>
        <w:rPr>
          <w:sz w:val="28"/>
        </w:rPr>
      </w:pPr>
    </w:p>
    <w:p w:rsidR="00D54C36" w:rsidRDefault="00D54C36" w:rsidP="008122A0">
      <w:pPr>
        <w:rPr>
          <w:sz w:val="28"/>
        </w:rPr>
      </w:pPr>
    </w:p>
    <w:p w:rsidR="00D54C36" w:rsidRDefault="00D54C36" w:rsidP="008122A0">
      <w:pPr>
        <w:rPr>
          <w:sz w:val="28"/>
        </w:rPr>
      </w:pPr>
    </w:p>
    <w:p w:rsidR="00D54C36" w:rsidRDefault="00D54C36" w:rsidP="008122A0">
      <w:pPr>
        <w:rPr>
          <w:sz w:val="28"/>
        </w:rPr>
      </w:pPr>
    </w:p>
    <w:p w:rsidR="00D54C36" w:rsidRDefault="00D54C36" w:rsidP="008122A0">
      <w:pPr>
        <w:rPr>
          <w:sz w:val="28"/>
        </w:rPr>
      </w:pPr>
    </w:p>
    <w:p w:rsidR="00D54C36" w:rsidRDefault="00D54C36" w:rsidP="008122A0">
      <w:pPr>
        <w:rPr>
          <w:sz w:val="28"/>
        </w:rPr>
      </w:pPr>
    </w:p>
    <w:p w:rsidR="00D54C36" w:rsidRDefault="00D54C36" w:rsidP="008122A0">
      <w:pPr>
        <w:rPr>
          <w:sz w:val="28"/>
        </w:rPr>
      </w:pPr>
    </w:p>
    <w:p w:rsidR="00D54C36" w:rsidRDefault="00D54C36" w:rsidP="008122A0">
      <w:pPr>
        <w:rPr>
          <w:sz w:val="28"/>
        </w:rPr>
      </w:pPr>
    </w:p>
    <w:p w:rsidR="00D54C36" w:rsidRDefault="00D54C36" w:rsidP="008122A0">
      <w:pPr>
        <w:rPr>
          <w:sz w:val="28"/>
        </w:rPr>
      </w:pPr>
    </w:p>
    <w:p w:rsidR="00D54C36" w:rsidRDefault="00D54C36" w:rsidP="008122A0">
      <w:pPr>
        <w:rPr>
          <w:sz w:val="28"/>
        </w:rPr>
      </w:pPr>
    </w:p>
    <w:p w:rsidR="00D54C36" w:rsidRDefault="00D54C36" w:rsidP="008122A0">
      <w:pPr>
        <w:rPr>
          <w:sz w:val="28"/>
        </w:rPr>
      </w:pPr>
    </w:p>
    <w:p w:rsidR="00D54C36" w:rsidRDefault="00D54C36" w:rsidP="008122A0">
      <w:pPr>
        <w:rPr>
          <w:sz w:val="28"/>
        </w:rPr>
      </w:pPr>
    </w:p>
    <w:p w:rsidR="00D54C36" w:rsidRDefault="00D54C36" w:rsidP="008122A0">
      <w:pPr>
        <w:rPr>
          <w:sz w:val="28"/>
        </w:rPr>
      </w:pPr>
    </w:p>
    <w:p w:rsidR="00D54C36" w:rsidRDefault="00D54C36" w:rsidP="008122A0">
      <w:pPr>
        <w:rPr>
          <w:sz w:val="28"/>
        </w:rPr>
      </w:pPr>
    </w:p>
    <w:p w:rsidR="00D54C36" w:rsidRDefault="00D54C36" w:rsidP="008122A0">
      <w:pPr>
        <w:rPr>
          <w:sz w:val="28"/>
        </w:rPr>
      </w:pPr>
    </w:p>
    <w:p w:rsidR="00D54C36" w:rsidRDefault="00D54C36" w:rsidP="008122A0">
      <w:pPr>
        <w:rPr>
          <w:sz w:val="28"/>
        </w:rPr>
      </w:pPr>
    </w:p>
    <w:p w:rsidR="00D54C36" w:rsidRDefault="00D54C36" w:rsidP="008122A0">
      <w:pPr>
        <w:rPr>
          <w:sz w:val="28"/>
        </w:rPr>
      </w:pPr>
    </w:p>
    <w:p w:rsidR="00D54C36" w:rsidRDefault="00D54C36" w:rsidP="008122A0">
      <w:pPr>
        <w:rPr>
          <w:sz w:val="28"/>
        </w:rPr>
      </w:pPr>
    </w:p>
    <w:p w:rsidR="00D54C36" w:rsidRDefault="00D54C36" w:rsidP="008122A0">
      <w:pPr>
        <w:rPr>
          <w:sz w:val="28"/>
        </w:rPr>
      </w:pPr>
    </w:p>
    <w:p w:rsidR="00D54C36" w:rsidRDefault="00D54C36" w:rsidP="008122A0">
      <w:pPr>
        <w:rPr>
          <w:sz w:val="28"/>
        </w:rPr>
      </w:pPr>
    </w:p>
    <w:p w:rsidR="00D54C36" w:rsidRDefault="00D54C36" w:rsidP="008122A0">
      <w:pPr>
        <w:rPr>
          <w:sz w:val="28"/>
        </w:rPr>
      </w:pPr>
    </w:p>
    <w:p w:rsidR="00D54C36" w:rsidRDefault="00D54C36" w:rsidP="008122A0">
      <w:pPr>
        <w:rPr>
          <w:sz w:val="28"/>
        </w:rPr>
      </w:pPr>
    </w:p>
    <w:p w:rsidR="00D54C36" w:rsidRDefault="00D54C36" w:rsidP="008122A0">
      <w:pPr>
        <w:tabs>
          <w:tab w:val="left" w:pos="1785"/>
        </w:tabs>
        <w:rPr>
          <w:sz w:val="28"/>
        </w:rPr>
      </w:pPr>
    </w:p>
    <w:p w:rsidR="00D54C36" w:rsidRDefault="00D54C36" w:rsidP="008122A0">
      <w:pPr>
        <w:tabs>
          <w:tab w:val="left" w:pos="1785"/>
        </w:tabs>
        <w:rPr>
          <w:sz w:val="28"/>
        </w:rPr>
      </w:pPr>
    </w:p>
    <w:p w:rsidR="00D54C36" w:rsidRDefault="00D54C36" w:rsidP="008122A0">
      <w:pPr>
        <w:tabs>
          <w:tab w:val="left" w:pos="1785"/>
        </w:tabs>
        <w:rPr>
          <w:sz w:val="28"/>
        </w:rPr>
      </w:pPr>
    </w:p>
    <w:p w:rsidR="00D54C36" w:rsidRPr="008122A0" w:rsidRDefault="00D54C36" w:rsidP="008122A0">
      <w:pPr>
        <w:tabs>
          <w:tab w:val="left" w:pos="1785"/>
        </w:tabs>
        <w:rPr>
          <w:sz w:val="28"/>
        </w:rPr>
      </w:pPr>
    </w:p>
    <w:sectPr w:rsidR="00D54C36" w:rsidRPr="008122A0" w:rsidSect="00446058">
      <w:pgSz w:w="11906" w:h="16838"/>
      <w:pgMar w:top="1134" w:right="567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0EE13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36EA7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390E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76A8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EB644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0FE82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3C01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BD6FF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0488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2BC60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4B85"/>
    <w:rsid w:val="00041600"/>
    <w:rsid w:val="00096E38"/>
    <w:rsid w:val="001033AF"/>
    <w:rsid w:val="001C72CB"/>
    <w:rsid w:val="002368B1"/>
    <w:rsid w:val="0027730C"/>
    <w:rsid w:val="002A7389"/>
    <w:rsid w:val="002E6636"/>
    <w:rsid w:val="00356599"/>
    <w:rsid w:val="003C48C0"/>
    <w:rsid w:val="00421361"/>
    <w:rsid w:val="00446058"/>
    <w:rsid w:val="004A79C1"/>
    <w:rsid w:val="00500D8A"/>
    <w:rsid w:val="005175AF"/>
    <w:rsid w:val="00574B85"/>
    <w:rsid w:val="005F26E9"/>
    <w:rsid w:val="0065490F"/>
    <w:rsid w:val="006C53C7"/>
    <w:rsid w:val="00714EDB"/>
    <w:rsid w:val="00752E4A"/>
    <w:rsid w:val="00765BF4"/>
    <w:rsid w:val="007D478D"/>
    <w:rsid w:val="00806EAA"/>
    <w:rsid w:val="008122A0"/>
    <w:rsid w:val="00816056"/>
    <w:rsid w:val="0093658E"/>
    <w:rsid w:val="009E39FE"/>
    <w:rsid w:val="00B476D4"/>
    <w:rsid w:val="00BB6D4C"/>
    <w:rsid w:val="00BF4BF9"/>
    <w:rsid w:val="00D54C36"/>
    <w:rsid w:val="00DC48B1"/>
    <w:rsid w:val="00E31F2F"/>
    <w:rsid w:val="00F76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E93"/>
    <w:rPr>
      <w:color w:val="000000"/>
      <w:sz w:val="24"/>
      <w:szCs w:val="20"/>
    </w:rPr>
  </w:style>
  <w:style w:type="paragraph" w:styleId="Heading1">
    <w:name w:val="heading 1"/>
    <w:basedOn w:val="Normal"/>
    <w:link w:val="Heading1Char"/>
    <w:uiPriority w:val="99"/>
    <w:qFormat/>
    <w:rsid w:val="00F76E93"/>
    <w:pPr>
      <w:spacing w:before="108" w:after="108"/>
      <w:jc w:val="center"/>
      <w:outlineLvl w:val="0"/>
    </w:pPr>
    <w:rPr>
      <w:rFonts w:ascii="Arial" w:hAnsi="Arial"/>
      <w:b/>
      <w:color w:val="26282F"/>
    </w:rPr>
  </w:style>
  <w:style w:type="paragraph" w:styleId="Heading3">
    <w:name w:val="heading 3"/>
    <w:basedOn w:val="Normal"/>
    <w:link w:val="Heading3Char"/>
    <w:uiPriority w:val="99"/>
    <w:qFormat/>
    <w:rsid w:val="00F76E93"/>
    <w:pPr>
      <w:spacing w:before="240" w:after="60"/>
      <w:outlineLvl w:val="2"/>
    </w:pPr>
    <w:rPr>
      <w:rFonts w:ascii="Arial" w:hAnsi="Arial"/>
      <w:b/>
      <w:sz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52E4A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52E4A"/>
    <w:rPr>
      <w:rFonts w:ascii="Cambria" w:hAnsi="Cambria" w:cs="Times New Roman"/>
      <w:b/>
      <w:bCs/>
      <w:color w:val="000000"/>
      <w:sz w:val="26"/>
      <w:szCs w:val="26"/>
    </w:rPr>
  </w:style>
  <w:style w:type="paragraph" w:customStyle="1" w:styleId="a">
    <w:name w:val="Нормальный (таблица)"/>
    <w:uiPriority w:val="99"/>
    <w:rsid w:val="00F76E93"/>
    <w:pPr>
      <w:jc w:val="both"/>
    </w:pPr>
    <w:rPr>
      <w:rFonts w:ascii="Arial" w:hAnsi="Arial"/>
      <w:color w:val="000000"/>
      <w:sz w:val="24"/>
      <w:szCs w:val="20"/>
    </w:rPr>
  </w:style>
  <w:style w:type="paragraph" w:customStyle="1" w:styleId="a0">
    <w:name w:val="Таблицы (моноширинный)"/>
    <w:uiPriority w:val="99"/>
    <w:rsid w:val="00F76E93"/>
    <w:pPr>
      <w:jc w:val="both"/>
    </w:pPr>
    <w:rPr>
      <w:color w:val="000000"/>
      <w:szCs w:val="20"/>
    </w:rPr>
  </w:style>
  <w:style w:type="paragraph" w:customStyle="1" w:styleId="a1">
    <w:name w:val="Прижатый влево"/>
    <w:uiPriority w:val="99"/>
    <w:rsid w:val="00F76E93"/>
    <w:rPr>
      <w:rFonts w:ascii="Arial" w:hAnsi="Arial"/>
      <w:color w:val="000000"/>
      <w:sz w:val="24"/>
      <w:szCs w:val="20"/>
    </w:rPr>
  </w:style>
  <w:style w:type="paragraph" w:styleId="NormalWeb">
    <w:name w:val="Normal (Web)"/>
    <w:basedOn w:val="Normal"/>
    <w:uiPriority w:val="99"/>
    <w:rsid w:val="00F76E93"/>
    <w:pPr>
      <w:spacing w:before="100" w:after="100"/>
    </w:pPr>
  </w:style>
  <w:style w:type="paragraph" w:customStyle="1" w:styleId="a2">
    <w:name w:val="Комментарий"/>
    <w:uiPriority w:val="99"/>
    <w:rsid w:val="00F76E93"/>
    <w:pPr>
      <w:spacing w:before="75"/>
      <w:jc w:val="both"/>
    </w:pPr>
    <w:rPr>
      <w:rFonts w:ascii="Arial" w:hAnsi="Arial"/>
      <w:color w:val="353842"/>
      <w:sz w:val="24"/>
      <w:szCs w:val="20"/>
      <w:shd w:val="clear" w:color="auto" w:fill="F0F0F0"/>
    </w:rPr>
  </w:style>
  <w:style w:type="table" w:styleId="TableGrid">
    <w:name w:val="Table Grid"/>
    <w:basedOn w:val="TableNormal"/>
    <w:uiPriority w:val="99"/>
    <w:locked/>
    <w:rsid w:val="003565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8</Pages>
  <Words>2104</Words>
  <Characters>11999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 ПО ОТВЕТСТВ ЗА ОПОВЕЩ (1) (копия 1).docx</dc:title>
  <dc:subject/>
  <dc:creator>Ченчерова Г.Р.</dc:creator>
  <cp:keywords/>
  <dc:description/>
  <cp:lastModifiedBy>Ченчерова Г.Р.</cp:lastModifiedBy>
  <cp:revision>2</cp:revision>
  <dcterms:created xsi:type="dcterms:W3CDTF">2016-03-30T07:49:00Z</dcterms:created>
  <dcterms:modified xsi:type="dcterms:W3CDTF">2016-03-30T07:49:00Z</dcterms:modified>
</cp:coreProperties>
</file>